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7486E" w:rsidRDefault="00A431B4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76" w:history="1">
        <w:r w:rsidR="0037486E" w:rsidRPr="002214F0">
          <w:rPr>
            <w:rStyle w:val="aa"/>
          </w:rPr>
          <w:t>HH3C-LAG-MIB</w:t>
        </w:r>
        <w:r w:rsidR="0037486E">
          <w:rPr>
            <w:webHidden/>
          </w:rPr>
          <w:tab/>
        </w:r>
        <w:r w:rsidR="0037486E">
          <w:rPr>
            <w:webHidden/>
          </w:rPr>
          <w:fldChar w:fldCharType="begin"/>
        </w:r>
        <w:r w:rsidR="0037486E">
          <w:rPr>
            <w:webHidden/>
          </w:rPr>
          <w:instrText xml:space="preserve"> PAGEREF _Toc94098476 \h </w:instrText>
        </w:r>
        <w:r w:rsidR="0037486E">
          <w:rPr>
            <w:webHidden/>
          </w:rPr>
        </w:r>
        <w:r w:rsidR="0037486E">
          <w:rPr>
            <w:webHidden/>
          </w:rPr>
          <w:fldChar w:fldCharType="separate"/>
        </w:r>
        <w:r w:rsidR="0037486E">
          <w:rPr>
            <w:webHidden/>
          </w:rPr>
          <w:t>2</w:t>
        </w:r>
        <w:r w:rsidR="0037486E">
          <w:rPr>
            <w:webHidden/>
          </w:rPr>
          <w:fldChar w:fldCharType="end"/>
        </w:r>
      </w:hyperlink>
    </w:p>
    <w:p w:rsidR="0037486E" w:rsidRDefault="0037486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7" w:history="1">
        <w:r w:rsidRPr="002214F0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7486E" w:rsidRDefault="0037486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8" w:history="1">
        <w:r w:rsidRPr="002214F0">
          <w:rPr>
            <w:rStyle w:val="aa"/>
          </w:rPr>
          <w:t>hh3cAggLinkTable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7486E" w:rsidRDefault="0037486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79" w:history="1">
        <w:r w:rsidRPr="002214F0">
          <w:rPr>
            <w:rStyle w:val="aa"/>
          </w:rPr>
          <w:t>hh3cAggPortTable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A431B4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859C0" w:rsidRPr="0003271C" w:rsidRDefault="00B859C0" w:rsidP="00B859C0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1" w:name="_Toc397421070"/>
      <w:bookmarkStart w:id="2" w:name="_Toc94098476"/>
      <w:r w:rsidRPr="007319A4">
        <w:rPr>
          <w:rStyle w:val="1Char"/>
        </w:rPr>
        <w:lastRenderedPageBreak/>
        <w:t>HH3C-LAG-MIB</w:t>
      </w:r>
      <w:bookmarkEnd w:id="1"/>
      <w:bookmarkEnd w:id="2"/>
    </w:p>
    <w:p w:rsidR="00B859C0" w:rsidRDefault="00B859C0" w:rsidP="00B859C0">
      <w:r w:rsidRPr="004D6C94">
        <w:t>The LAGG Management Information Base extension module for configuration and notification.</w:t>
      </w:r>
    </w:p>
    <w:p w:rsidR="00B859C0" w:rsidRDefault="00B859C0" w:rsidP="00B859C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1071"/>
      <w:bookmarkStart w:id="4" w:name="_Toc94098477"/>
      <w:r w:rsidRPr="00C042DA">
        <w:t>Scalar objects</w:t>
      </w:r>
      <w:bookmarkEnd w:id="3"/>
      <w:bookmarkEnd w:id="4"/>
    </w:p>
    <w:p w:rsidR="00B859C0" w:rsidRPr="009540D9" w:rsidRDefault="00B859C0" w:rsidP="00B859C0">
      <w:pPr>
        <w:rPr>
          <w:rFonts w:eastAsia="charset0MS Sans Serif"/>
          <w:color w:val="000000"/>
        </w:rPr>
      </w:pPr>
      <w:r w:rsidRPr="00A50F11">
        <w:t>OID of this table is: 1.3.6.1.4.1.25506.8.25.1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859C0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59C0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AggResourceAllocationValue</w:t>
            </w:r>
            <w:r>
              <w:rPr>
                <w:rFonts w:cs="Helvetica"/>
              </w:rPr>
              <w:t xml:space="preserve"> (1.3.6.1.4.1.25506.8.25.1.3)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B859C0" w:rsidRDefault="00B859C0" w:rsidP="00B859C0"/>
    <w:p w:rsidR="00B859C0" w:rsidRDefault="00B859C0" w:rsidP="00B859C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1072"/>
      <w:bookmarkStart w:id="6" w:name="_Toc94098478"/>
      <w:r w:rsidRPr="007319A4">
        <w:t>hh3cAggLinkTable</w:t>
      </w:r>
      <w:bookmarkEnd w:id="5"/>
      <w:bookmarkEnd w:id="6"/>
    </w:p>
    <w:p w:rsidR="00B859C0" w:rsidRPr="009540D9" w:rsidRDefault="00B859C0" w:rsidP="00B859C0">
      <w:r w:rsidRPr="002008F3">
        <w:t>OID of this table is: 1.3.6.1.4.1.25506.8.25.1.1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859C0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59C0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AggLinkNumber</w:t>
            </w:r>
            <w:r>
              <w:rPr>
                <w:rFonts w:cs="Helvetica"/>
              </w:rPr>
              <w:t xml:space="preserve"> (1.3.6.1.4.1.25506.8.25.1.1.1.1)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AggLinkName</w:t>
            </w:r>
            <w:r>
              <w:rPr>
                <w:rFonts w:cs="Helvetica"/>
              </w:rPr>
              <w:t xml:space="preserve"> (1.3.6.1.4.1.25506.8.25.1.1.1.2)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Not supported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AggLinkMode</w:t>
            </w:r>
            <w:r>
              <w:rPr>
                <w:rFonts w:cs="Helvetica"/>
              </w:rPr>
              <w:t xml:space="preserve"> (1.3.6.1.4.1.25506.8.25.1.1.1.3)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D478EA" w:rsidRDefault="00B859C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Range from </w:t>
            </w:r>
            <w:r w:rsidRPr="00D478EA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to </w:t>
            </w:r>
            <w:r w:rsidRPr="00D478EA">
              <w:rPr>
                <w:rFonts w:hint="eastAsia"/>
              </w:rPr>
              <w:t>3.</w:t>
            </w:r>
          </w:p>
          <w:p w:rsidR="00B859C0" w:rsidRPr="00D478EA" w:rsidRDefault="00B859C0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2(</w:t>
            </w:r>
            <w:r w:rsidRPr="00D478EA">
              <w:t>static</w:t>
            </w:r>
            <w:r>
              <w:rPr>
                <w:rFonts w:hint="eastAsia"/>
              </w:rPr>
              <w:t>)</w:t>
            </w:r>
            <w:r w:rsidRPr="00D478EA">
              <w:t>: Membership specified by user, LACP is</w:t>
            </w:r>
            <w:r>
              <w:rPr>
                <w:rFonts w:hint="eastAsia"/>
              </w:rPr>
              <w:t xml:space="preserve"> not enabled</w:t>
            </w:r>
            <w:r w:rsidRPr="00D478EA">
              <w:t>.</w:t>
            </w:r>
          </w:p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3(</w:t>
            </w:r>
            <w:r w:rsidRPr="00D478EA">
              <w:t>dynamic</w:t>
            </w:r>
            <w:r>
              <w:rPr>
                <w:rFonts w:hint="eastAsia"/>
              </w:rPr>
              <w:t>)</w:t>
            </w:r>
            <w:r w:rsidRPr="00D478EA">
              <w:t>: Membe</w:t>
            </w:r>
            <w:r>
              <w:t>rship specified by user, LACP</w:t>
            </w:r>
            <w:r>
              <w:rPr>
                <w:rFonts w:hint="eastAsia"/>
              </w:rPr>
              <w:t xml:space="preserve"> is enabled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AggLinkPortList</w:t>
            </w:r>
            <w:r>
              <w:rPr>
                <w:rFonts w:cs="Helvetica"/>
              </w:rPr>
              <w:t xml:space="preserve"> (1.3.6.1.4.1.25506.8.25.1.1.1.4)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925AB">
              <w:t>Port member list of the AL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AggLinkState</w:t>
            </w:r>
            <w:r>
              <w:rPr>
                <w:rFonts w:cs="Helvetica"/>
              </w:rPr>
              <w:t xml:space="preserve"> (1.3.6.1.4.1.25506.8.25.1.1.1.5)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1 is returned in read operation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AggPortListSelectedPorts</w:t>
            </w:r>
            <w:r>
              <w:rPr>
                <w:rFonts w:cs="Helvetica"/>
              </w:rPr>
              <w:t xml:space="preserve"> (1.3.6.1.4.1.25506.8.25.1.1.1.6)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AggPortListSamePartnerPorts</w:t>
            </w:r>
            <w:r>
              <w:rPr>
                <w:rFonts w:cs="Helvetica"/>
              </w:rPr>
              <w:t xml:space="preserve"> (1.3.6.1.4.1.25506.8.25.1.1.1.7)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B859C0" w:rsidRDefault="00B859C0" w:rsidP="00B859C0"/>
    <w:p w:rsidR="00B859C0" w:rsidRDefault="00B859C0" w:rsidP="00B859C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1073"/>
      <w:bookmarkStart w:id="8" w:name="_Toc94098479"/>
      <w:r w:rsidRPr="007319A4">
        <w:t>hh3cAggPortTable</w:t>
      </w:r>
      <w:bookmarkEnd w:id="7"/>
      <w:bookmarkEnd w:id="8"/>
    </w:p>
    <w:p w:rsidR="00B859C0" w:rsidRPr="009540D9" w:rsidRDefault="00B859C0" w:rsidP="00B859C0">
      <w:r w:rsidRPr="002E4C7E">
        <w:t>OID of this table is: 1.3.6.1.4.1.25506.8.25.1.2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859C0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859C0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AggPortIndex</w:t>
            </w:r>
            <w:r>
              <w:rPr>
                <w:rFonts w:cs="Helvetica"/>
              </w:rPr>
              <w:t xml:space="preserve"> (1.3.6.1.4.1.25506.8.25.1.2.1.1)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lastRenderedPageBreak/>
              <w:t>hh3c</w:t>
            </w:r>
            <w:r w:rsidRPr="009540D9">
              <w:rPr>
                <w:rFonts w:cs="Helvetica"/>
              </w:rPr>
              <w:t>AggPortNotAttachedReason</w:t>
            </w:r>
            <w:r>
              <w:rPr>
                <w:rFonts w:cs="Helvetica"/>
              </w:rPr>
              <w:t xml:space="preserve"> (1.3.6.1.4.1.25506.8.25.1.2.1.2)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AggPortLacpState</w:t>
            </w:r>
            <w:r>
              <w:rPr>
                <w:rFonts w:cs="Helvetica"/>
              </w:rPr>
              <w:t xml:space="preserve"> (1.3.6.1.4.1.25506.8.25.1.2.1.3)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  <w:tr w:rsidR="00B859C0" w:rsidRPr="009540D9" w:rsidTr="0091260D">
        <w:tc>
          <w:tcPr>
            <w:tcW w:w="3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hh3c</w:t>
            </w:r>
            <w:r w:rsidRPr="009540D9">
              <w:rPr>
                <w:rFonts w:cs="Helvetica"/>
              </w:rPr>
              <w:t>AggPortNotAttachedString</w:t>
            </w:r>
            <w:r>
              <w:rPr>
                <w:rFonts w:cs="Helvetica"/>
              </w:rPr>
              <w:t xml:space="preserve"> (1.3.6.1.4.1.25506.8.25.1.2.1.4) </w:t>
            </w:r>
          </w:p>
        </w:tc>
        <w:tc>
          <w:tcPr>
            <w:tcW w:w="144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859C0" w:rsidRPr="009540D9" w:rsidRDefault="00B859C0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Only support read 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51C" w:rsidRDefault="00BB451C">
      <w:r>
        <w:separator/>
      </w:r>
    </w:p>
  </w:endnote>
  <w:endnote w:type="continuationSeparator" w:id="0">
    <w:p w:rsidR="00BB451C" w:rsidRDefault="00BB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431B4">
      <w:fldChar w:fldCharType="begin"/>
    </w:r>
    <w:r>
      <w:instrText>PAGE</w:instrText>
    </w:r>
    <w:r w:rsidR="00A431B4">
      <w:fldChar w:fldCharType="separate"/>
    </w:r>
    <w:r w:rsidR="0037486E">
      <w:rPr>
        <w:noProof/>
      </w:rPr>
      <w:t>1</w:t>
    </w:r>
    <w:r w:rsidR="00A431B4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7486E">
      <w:fldChar w:fldCharType="begin"/>
    </w:r>
    <w:r w:rsidR="0037486E">
      <w:instrText xml:space="preserve"> NUMPAGES  \* Arabic  \* MERGEFORMAT </w:instrText>
    </w:r>
    <w:r w:rsidR="0037486E">
      <w:fldChar w:fldCharType="separate"/>
    </w:r>
    <w:r w:rsidR="0037486E">
      <w:rPr>
        <w:noProof/>
      </w:rPr>
      <w:t>3</w:t>
    </w:r>
    <w:r w:rsidR="0037486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51C" w:rsidRDefault="00BB451C">
      <w:r>
        <w:separator/>
      </w:r>
    </w:p>
  </w:footnote>
  <w:footnote w:type="continuationSeparator" w:id="0">
    <w:p w:rsidR="00BB451C" w:rsidRDefault="00BB4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859C0" w:rsidRPr="00B859C0">
      <w:t xml:space="preserve"> HH3C-LAG-MIB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486E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31B4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59C0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451C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link w:val="1Char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859C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859C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859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859C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859C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859C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859C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Char">
    <w:name w:val="标题 1 Char"/>
    <w:basedOn w:val="a0"/>
    <w:link w:val="1"/>
    <w:rsid w:val="00B859C0"/>
    <w:rPr>
      <w:rFonts w:ascii="Futura Hv" w:eastAsia="黑体" w:hAnsi="Futura Hv" w:cs="Arial"/>
      <w:color w:val="0090C8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4EBFB-E078-4D21-8D13-B7927B879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199</Words>
  <Characters>1814</Characters>
  <Application>Microsoft Office Word</Application>
  <DocSecurity>0</DocSecurity>
  <Lines>113</Lines>
  <Paragraphs>95</Paragraphs>
  <ScaleCrop>false</ScaleCrop>
  <Company/>
  <LinksUpToDate>false</LinksUpToDate>
  <CharactersWithSpaces>1918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2022-01-26T06:04:00Z</dcterms:modified>
</cp:coreProperties>
</file>